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F61E6" w14:textId="77777777" w:rsidR="007A576B" w:rsidRDefault="007A576B" w:rsidP="007A576B">
      <w:pPr>
        <w:pStyle w:val="NoSpacing"/>
      </w:pPr>
      <w:r>
        <w:rPr>
          <w:u w:val="single"/>
        </w:rPr>
        <w:t>John SPRYNG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14:paraId="0D8B6E8D" w14:textId="77777777" w:rsidR="007A576B" w:rsidRDefault="007A576B" w:rsidP="007A576B">
      <w:pPr>
        <w:pStyle w:val="NoSpacing"/>
      </w:pPr>
      <w:r>
        <w:t xml:space="preserve">of </w:t>
      </w:r>
      <w:proofErr w:type="spellStart"/>
      <w:r>
        <w:t>Bardfield</w:t>
      </w:r>
      <w:proofErr w:type="spellEnd"/>
      <w:r>
        <w:t xml:space="preserve"> </w:t>
      </w:r>
      <w:proofErr w:type="spellStart"/>
      <w:r>
        <w:t>Saling</w:t>
      </w:r>
      <w:proofErr w:type="spellEnd"/>
      <w:r>
        <w:t>, Essex. Carpenter.</w:t>
      </w:r>
    </w:p>
    <w:p w14:paraId="391CE154" w14:textId="77777777" w:rsidR="007A576B" w:rsidRDefault="007A576B" w:rsidP="007A576B">
      <w:pPr>
        <w:pStyle w:val="NoSpacing"/>
      </w:pPr>
    </w:p>
    <w:p w14:paraId="23FD1FA5" w14:textId="77777777" w:rsidR="007A576B" w:rsidRDefault="007A576B" w:rsidP="007A576B">
      <w:pPr>
        <w:pStyle w:val="NoSpacing"/>
      </w:pPr>
    </w:p>
    <w:p w14:paraId="40B3C566" w14:textId="77777777" w:rsidR="007A576B" w:rsidRDefault="007A576B" w:rsidP="007A576B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Bykkesworth</w:t>
      </w:r>
      <w:proofErr w:type="spellEnd"/>
      <w:r>
        <w:t xml:space="preserve">(q.v.) brought a plaint of trespass and taking against </w:t>
      </w:r>
    </w:p>
    <w:p w14:paraId="4BA8A655" w14:textId="77777777" w:rsidR="007A576B" w:rsidRDefault="007A576B" w:rsidP="007A576B">
      <w:pPr>
        <w:pStyle w:val="NoSpacing"/>
      </w:pPr>
      <w:r>
        <w:tab/>
      </w:r>
      <w:r>
        <w:tab/>
        <w:t>him.</w:t>
      </w:r>
    </w:p>
    <w:p w14:paraId="2001E146" w14:textId="77777777" w:rsidR="007A576B" w:rsidRDefault="007A576B" w:rsidP="007A576B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032BFE78" w14:textId="77777777" w:rsidR="007A576B" w:rsidRDefault="007A576B" w:rsidP="007A576B">
      <w:pPr>
        <w:pStyle w:val="NoSpacing"/>
      </w:pPr>
    </w:p>
    <w:p w14:paraId="49CDF25F" w14:textId="77777777" w:rsidR="007A576B" w:rsidRDefault="007A576B" w:rsidP="007A576B">
      <w:pPr>
        <w:pStyle w:val="NoSpacing"/>
      </w:pPr>
    </w:p>
    <w:p w14:paraId="7CD809DE" w14:textId="77777777" w:rsidR="007A576B" w:rsidRDefault="007A576B" w:rsidP="007A576B">
      <w:pPr>
        <w:pStyle w:val="NoSpacing"/>
      </w:pPr>
      <w:r>
        <w:t>2 June 2019</w:t>
      </w:r>
    </w:p>
    <w:p w14:paraId="735F4897" w14:textId="77777777" w:rsidR="006B2F86" w:rsidRPr="00E71FC3" w:rsidRDefault="007A57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EC968" w14:textId="77777777" w:rsidR="007A576B" w:rsidRDefault="007A576B" w:rsidP="00E71FC3">
      <w:pPr>
        <w:spacing w:after="0" w:line="240" w:lineRule="auto"/>
      </w:pPr>
      <w:r>
        <w:separator/>
      </w:r>
    </w:p>
  </w:endnote>
  <w:endnote w:type="continuationSeparator" w:id="0">
    <w:p w14:paraId="7909AA47" w14:textId="77777777" w:rsidR="007A576B" w:rsidRDefault="007A57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274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0CF34" w14:textId="77777777" w:rsidR="007A576B" w:rsidRDefault="007A576B" w:rsidP="00E71FC3">
      <w:pPr>
        <w:spacing w:after="0" w:line="240" w:lineRule="auto"/>
      </w:pPr>
      <w:r>
        <w:separator/>
      </w:r>
    </w:p>
  </w:footnote>
  <w:footnote w:type="continuationSeparator" w:id="0">
    <w:p w14:paraId="4394478E" w14:textId="77777777" w:rsidR="007A576B" w:rsidRDefault="007A57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76B"/>
    <w:rsid w:val="001A7C09"/>
    <w:rsid w:val="00577BD5"/>
    <w:rsid w:val="00656CBA"/>
    <w:rsid w:val="006A1F77"/>
    <w:rsid w:val="00733BE7"/>
    <w:rsid w:val="007A576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67AAC"/>
  <w15:chartTrackingRefBased/>
  <w15:docId w15:val="{D6FA049E-49BE-46D5-AA95-84B7BE3E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2019-06-08T20:35:00Z</dcterms:created>
  <dcterms:modified xsi:type="dcterms:W3CDTF">2019-06-08T20:36:00Z</dcterms:modified>
</cp:coreProperties>
</file>